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C9" w:rsidRDefault="003C4FC9"/>
    <w:tbl>
      <w:tblPr>
        <w:tblpPr w:leftFromText="141" w:rightFromText="141" w:horzAnchor="margin" w:tblpY="945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735"/>
        <w:gridCol w:w="731"/>
        <w:gridCol w:w="731"/>
        <w:gridCol w:w="731"/>
        <w:gridCol w:w="731"/>
        <w:gridCol w:w="731"/>
        <w:gridCol w:w="731"/>
        <w:gridCol w:w="731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936"/>
      </w:tblGrid>
      <w:tr w:rsidR="003C4FC9" w:rsidTr="00DE48CE">
        <w:trPr>
          <w:trHeight w:val="127"/>
        </w:trPr>
        <w:tc>
          <w:tcPr>
            <w:tcW w:w="730" w:type="dxa"/>
          </w:tcPr>
          <w:p w:rsidR="003C4FC9" w:rsidRDefault="003C4FC9" w:rsidP="00DE48CE"/>
        </w:tc>
        <w:tc>
          <w:tcPr>
            <w:tcW w:w="4390" w:type="dxa"/>
            <w:gridSpan w:val="6"/>
          </w:tcPr>
          <w:p w:rsidR="003C4FC9" w:rsidRDefault="003C4FC9" w:rsidP="00DE48CE">
            <w:r w:rsidRPr="00DE48CE">
              <w:rPr>
                <w:rFonts w:ascii="Cambria" w:hAnsi="Cambria"/>
                <w:b/>
                <w:i/>
              </w:rPr>
              <w:t>I. PLANLAMA AŞAMASI</w:t>
            </w:r>
          </w:p>
        </w:tc>
        <w:tc>
          <w:tcPr>
            <w:tcW w:w="5112" w:type="dxa"/>
            <w:gridSpan w:val="7"/>
          </w:tcPr>
          <w:p w:rsidR="003C4FC9" w:rsidRDefault="003C4FC9" w:rsidP="00DE48CE">
            <w:r w:rsidRPr="00DE48CE">
              <w:rPr>
                <w:rFonts w:ascii="Cambria" w:hAnsi="Cambria"/>
                <w:b/>
                <w:i/>
              </w:rPr>
              <w:t>II. UYGULAMA AŞAMASI</w:t>
            </w:r>
          </w:p>
        </w:tc>
        <w:tc>
          <w:tcPr>
            <w:tcW w:w="5110" w:type="dxa"/>
            <w:gridSpan w:val="7"/>
          </w:tcPr>
          <w:p w:rsidR="003C4FC9" w:rsidRDefault="003C4FC9" w:rsidP="00DE48CE">
            <w:r w:rsidRPr="00DE48CE">
              <w:rPr>
                <w:rFonts w:ascii="Cambria" w:hAnsi="Cambria"/>
                <w:b/>
                <w:i/>
              </w:rPr>
              <w:t>III. SUNU  YAPMA</w:t>
            </w:r>
          </w:p>
        </w:tc>
        <w:tc>
          <w:tcPr>
            <w:tcW w:w="936" w:type="dxa"/>
          </w:tcPr>
          <w:p w:rsidR="003C4FC9" w:rsidRPr="00DE48CE" w:rsidRDefault="003C4FC9" w:rsidP="00DE48CE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E48CE">
              <w:rPr>
                <w:rFonts w:ascii="Cambria" w:hAnsi="Cambria"/>
                <w:b/>
                <w:sz w:val="18"/>
                <w:szCs w:val="18"/>
              </w:rPr>
              <w:t>TOPLAM</w:t>
            </w:r>
          </w:p>
        </w:tc>
      </w:tr>
      <w:tr w:rsidR="003C4FC9" w:rsidTr="00DE48CE">
        <w:trPr>
          <w:cantSplit/>
          <w:trHeight w:val="2271"/>
        </w:trPr>
        <w:tc>
          <w:tcPr>
            <w:tcW w:w="730" w:type="dxa"/>
          </w:tcPr>
          <w:p w:rsidR="003C4FC9" w:rsidRDefault="003C4FC9" w:rsidP="00DE48CE"/>
        </w:tc>
        <w:tc>
          <w:tcPr>
            <w:tcW w:w="735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Proje konusu belirleme.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Proje konusunda yenilik ve zengin içerik sunma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Proje hedeflerini belirleme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Problemleri belirleme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Proje çalışma takvimini oluşturma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Proje için gerekli araç gereç listesi hazırlama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Proje etkinliklerini planlama</w:t>
            </w:r>
          </w:p>
        </w:tc>
        <w:tc>
          <w:tcPr>
            <w:tcW w:w="731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Gerekli olan veri ve bilgiyi toplama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Toplanan veri ve bilgileri analiz etme.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Bilgileri organize etme.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Sununun temel ve kontrol noktalarını belirleme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Sunuyu planlama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Sunu için gerekli materyalleri hazırlama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Türkçeyi doğru ve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Sunu yaparken akıcı bir dil kullanma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Beden dilini etkili kullanabilme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Dinleyici motivasyonu oluşturabilme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Konuya hâkim olma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Sunu için gerekli materyalleri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3C4FC9" w:rsidRPr="00DE48CE" w:rsidRDefault="003C4FC9" w:rsidP="00DE48CE">
            <w:pPr>
              <w:ind w:left="113" w:right="113"/>
              <w:rPr>
                <w:b/>
              </w:rPr>
            </w:pPr>
            <w:r w:rsidRPr="00DE48CE">
              <w:rPr>
                <w:rFonts w:ascii="Cambria" w:hAnsi="Cambria"/>
                <w:b/>
                <w:i/>
              </w:rPr>
              <w:t>Ses tonu ve vurgularını etkili kullanabilme</w:t>
            </w:r>
          </w:p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30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30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30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  <w:tr w:rsidR="003C4FC9" w:rsidTr="00DE48CE">
        <w:trPr>
          <w:trHeight w:val="501"/>
        </w:trPr>
        <w:tc>
          <w:tcPr>
            <w:tcW w:w="730" w:type="dxa"/>
          </w:tcPr>
          <w:p w:rsidR="003C4FC9" w:rsidRPr="00DE48CE" w:rsidRDefault="003C4FC9" w:rsidP="00DE48CE">
            <w:pPr>
              <w:spacing w:line="276" w:lineRule="auto"/>
              <w:rPr>
                <w:rFonts w:ascii="Cambria" w:hAnsi="Cambria"/>
                <w:b/>
                <w:color w:val="0000FF"/>
                <w:sz w:val="20"/>
                <w:szCs w:val="20"/>
              </w:rPr>
            </w:pPr>
          </w:p>
        </w:tc>
        <w:tc>
          <w:tcPr>
            <w:tcW w:w="735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1" w:type="dxa"/>
          </w:tcPr>
          <w:p w:rsidR="003C4FC9" w:rsidRPr="00FC0B5B" w:rsidRDefault="003C4FC9" w:rsidP="00DE48CE"/>
        </w:tc>
        <w:tc>
          <w:tcPr>
            <w:tcW w:w="731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730" w:type="dxa"/>
          </w:tcPr>
          <w:p w:rsidR="003C4FC9" w:rsidRDefault="003C4FC9" w:rsidP="00DE48CE"/>
        </w:tc>
        <w:tc>
          <w:tcPr>
            <w:tcW w:w="936" w:type="dxa"/>
          </w:tcPr>
          <w:p w:rsidR="003C4FC9" w:rsidRDefault="003C4FC9" w:rsidP="00DE48CE"/>
        </w:tc>
      </w:tr>
    </w:tbl>
    <w:p w:rsidR="003C4FC9" w:rsidRDefault="003C4FC9"/>
    <w:p w:rsidR="003C4FC9" w:rsidRDefault="003C4FC9">
      <w:r w:rsidRPr="0055380A">
        <w:rPr>
          <w:rFonts w:ascii="Cambria" w:hAnsi="Cambria"/>
          <w:b/>
          <w:i/>
          <w:sz w:val="28"/>
          <w:szCs w:val="28"/>
        </w:rPr>
        <w:t>YÖNERGE:</w:t>
      </w:r>
      <w:r w:rsidRPr="00336F09">
        <w:rPr>
          <w:rFonts w:ascii="Cambria" w:hAnsi="Cambria"/>
          <w:b/>
          <w:i/>
        </w:rPr>
        <w:t xml:space="preserve">  </w:t>
      </w:r>
      <w:r w:rsidRPr="0055380A">
        <w:rPr>
          <w:rFonts w:ascii="Cambria" w:hAnsi="Cambria"/>
          <w:i/>
          <w:sz w:val="28"/>
          <w:szCs w:val="28"/>
        </w:rPr>
        <w:t>Yukarıdaki aşamalar</w:t>
      </w:r>
      <w:r>
        <w:rPr>
          <w:rFonts w:ascii="Cambria" w:hAnsi="Cambria"/>
          <w:i/>
          <w:sz w:val="28"/>
          <w:szCs w:val="28"/>
        </w:rPr>
        <w:t xml:space="preserve"> dikkate alarak projeler</w:t>
      </w:r>
      <w:r w:rsidRPr="0055380A">
        <w:rPr>
          <w:rFonts w:ascii="Cambria" w:hAnsi="Cambria"/>
          <w:i/>
          <w:sz w:val="28"/>
          <w:szCs w:val="28"/>
        </w:rPr>
        <w:t xml:space="preserve"> en düşük puan “0” ile en yüksek puan olan “5” puan arasında değişen değerlere göre değerlendirilecektir</w:t>
      </w:r>
      <w:r>
        <w:rPr>
          <w:rFonts w:ascii="Cambria" w:hAnsi="Cambria"/>
          <w:i/>
        </w:rPr>
        <w:t>.</w:t>
      </w:r>
    </w:p>
    <w:sectPr w:rsidR="003C4FC9" w:rsidSect="00E70166">
      <w:headerReference w:type="default" r:id="rId6"/>
      <w:pgSz w:w="16838" w:h="11906" w:orient="landscape"/>
      <w:pgMar w:top="567" w:right="284" w:bottom="567" w:left="28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FC9" w:rsidRDefault="003C4FC9" w:rsidP="00E70166">
      <w:r>
        <w:separator/>
      </w:r>
    </w:p>
  </w:endnote>
  <w:endnote w:type="continuationSeparator" w:id="0">
    <w:p w:rsidR="003C4FC9" w:rsidRDefault="003C4FC9" w:rsidP="00E7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FC9" w:rsidRDefault="003C4FC9" w:rsidP="00E70166">
      <w:r>
        <w:separator/>
      </w:r>
    </w:p>
  </w:footnote>
  <w:footnote w:type="continuationSeparator" w:id="0">
    <w:p w:rsidR="003C4FC9" w:rsidRDefault="003C4FC9" w:rsidP="00E70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C9" w:rsidRDefault="003C4FC9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TÜRKÇE DERSİ PROJE DEĞERLENDİRME FORMU</w:t>
    </w:r>
  </w:p>
  <w:p w:rsidR="003C4FC9" w:rsidRDefault="003C4F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BD1"/>
    <w:rsid w:val="00054FC2"/>
    <w:rsid w:val="000C5349"/>
    <w:rsid w:val="001A792B"/>
    <w:rsid w:val="001D6181"/>
    <w:rsid w:val="0024400E"/>
    <w:rsid w:val="00266EED"/>
    <w:rsid w:val="00332AC7"/>
    <w:rsid w:val="00336F09"/>
    <w:rsid w:val="003B5B75"/>
    <w:rsid w:val="003C4FC9"/>
    <w:rsid w:val="00454183"/>
    <w:rsid w:val="00456466"/>
    <w:rsid w:val="0046501A"/>
    <w:rsid w:val="0046759A"/>
    <w:rsid w:val="00542A37"/>
    <w:rsid w:val="0055380A"/>
    <w:rsid w:val="00611E0F"/>
    <w:rsid w:val="006160B6"/>
    <w:rsid w:val="00650BD1"/>
    <w:rsid w:val="00733A94"/>
    <w:rsid w:val="007A42CE"/>
    <w:rsid w:val="007D7DFC"/>
    <w:rsid w:val="0081154C"/>
    <w:rsid w:val="008B3D00"/>
    <w:rsid w:val="0095040C"/>
    <w:rsid w:val="00996CA3"/>
    <w:rsid w:val="00B71E6C"/>
    <w:rsid w:val="00B94B2B"/>
    <w:rsid w:val="00D16AF7"/>
    <w:rsid w:val="00D306B7"/>
    <w:rsid w:val="00D34602"/>
    <w:rsid w:val="00D34EC0"/>
    <w:rsid w:val="00D8399F"/>
    <w:rsid w:val="00D91C0F"/>
    <w:rsid w:val="00DE48CE"/>
    <w:rsid w:val="00E70166"/>
    <w:rsid w:val="00EA26C7"/>
    <w:rsid w:val="00ED77F2"/>
    <w:rsid w:val="00F0335F"/>
    <w:rsid w:val="00F13A89"/>
    <w:rsid w:val="00F94A64"/>
    <w:rsid w:val="00FA52B5"/>
    <w:rsid w:val="00FC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D1"/>
    <w:rPr>
      <w:rFonts w:ascii="Calibri" w:hAnsi="Calibri" w:cs="Times New Roman"/>
      <w:u w:color="0000FF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1C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E701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7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1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244</Words>
  <Characters>1394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DERSİ PROJE DEĞERLENDİRME FORMU</dc:title>
  <dc:subject/>
  <dc:creator>pc</dc:creator>
  <cp:keywords/>
  <dc:description/>
  <cp:lastModifiedBy>Ersin Kaynak</cp:lastModifiedBy>
  <cp:revision>3</cp:revision>
  <dcterms:created xsi:type="dcterms:W3CDTF">2012-04-08T11:52:00Z</dcterms:created>
  <dcterms:modified xsi:type="dcterms:W3CDTF">2013-02-04T12:10:00Z</dcterms:modified>
</cp:coreProperties>
</file>